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C5B64" w14:textId="77777777" w:rsidR="00A4718C" w:rsidRDefault="00A4718C" w:rsidP="00A471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WINCHINGHAM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d.1430)</w:t>
      </w:r>
    </w:p>
    <w:p w14:paraId="304AC732" w14:textId="77777777" w:rsidR="00A4718C" w:rsidRDefault="00A4718C" w:rsidP="00A4718C">
      <w:pPr>
        <w:pStyle w:val="NoSpacing"/>
        <w:rPr>
          <w:rFonts w:cs="Times New Roman"/>
          <w:szCs w:val="24"/>
        </w:rPr>
      </w:pPr>
    </w:p>
    <w:p w14:paraId="3FC8A806" w14:textId="77777777" w:rsidR="00A4718C" w:rsidRDefault="00A4718C" w:rsidP="00A4718C">
      <w:pPr>
        <w:pStyle w:val="NoSpacing"/>
        <w:rPr>
          <w:rFonts w:cs="Times New Roman"/>
          <w:szCs w:val="24"/>
        </w:rPr>
      </w:pPr>
    </w:p>
    <w:p w14:paraId="0FE2C660" w14:textId="77777777" w:rsidR="00A4718C" w:rsidRDefault="00A4718C" w:rsidP="00A471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Alice.</w:t>
      </w:r>
    </w:p>
    <w:p w14:paraId="09E0FC56" w14:textId="77777777" w:rsidR="00A4718C" w:rsidRDefault="00A4718C" w:rsidP="00A4718C">
      <w:pPr>
        <w:pStyle w:val="NoSpacing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</w:t>
      </w:r>
    </w:p>
    <w:p w14:paraId="173D3035" w14:textId="77777777" w:rsidR="00A4718C" w:rsidRDefault="00A4718C" w:rsidP="00A4718C">
      <w:pPr>
        <w:pStyle w:val="NoSpacing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97-100)</w:t>
      </w:r>
    </w:p>
    <w:p w14:paraId="216F273D" w14:textId="77777777" w:rsidR="00A4718C" w:rsidRDefault="00A4718C" w:rsidP="00A471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 William, who died before Nicholas.   (ibid.)</w:t>
      </w:r>
    </w:p>
    <w:p w14:paraId="40411BAA" w14:textId="77777777" w:rsidR="00A4718C" w:rsidRDefault="00A4718C" w:rsidP="00A4718C">
      <w:pPr>
        <w:pStyle w:val="NoSpacing"/>
        <w:rPr>
          <w:rFonts w:cs="Times New Roman"/>
          <w:szCs w:val="24"/>
        </w:rPr>
      </w:pPr>
    </w:p>
    <w:p w14:paraId="1CCF0DB2" w14:textId="77777777" w:rsidR="00A4718C" w:rsidRDefault="00A4718C" w:rsidP="00A4718C">
      <w:pPr>
        <w:pStyle w:val="NoSpacing"/>
        <w:rPr>
          <w:rFonts w:cs="Times New Roman"/>
          <w:szCs w:val="24"/>
        </w:rPr>
      </w:pPr>
    </w:p>
    <w:p w14:paraId="4E4D1D56" w14:textId="77777777" w:rsidR="00A4718C" w:rsidRDefault="00A4718C" w:rsidP="00A471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February 2024</w:t>
      </w:r>
    </w:p>
    <w:p w14:paraId="1F5008C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9AB7C" w14:textId="77777777" w:rsidR="00A4718C" w:rsidRDefault="00A4718C" w:rsidP="009139A6">
      <w:r>
        <w:separator/>
      </w:r>
    </w:p>
  </w:endnote>
  <w:endnote w:type="continuationSeparator" w:id="0">
    <w:p w14:paraId="2014BD2E" w14:textId="77777777" w:rsidR="00A4718C" w:rsidRDefault="00A471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8EB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65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F37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6BFDB" w14:textId="77777777" w:rsidR="00A4718C" w:rsidRDefault="00A4718C" w:rsidP="009139A6">
      <w:r>
        <w:separator/>
      </w:r>
    </w:p>
  </w:footnote>
  <w:footnote w:type="continuationSeparator" w:id="0">
    <w:p w14:paraId="085135E7" w14:textId="77777777" w:rsidR="00A4718C" w:rsidRDefault="00A471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C90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399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C82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18C"/>
    <w:rsid w:val="000666E0"/>
    <w:rsid w:val="002510B7"/>
    <w:rsid w:val="005C130B"/>
    <w:rsid w:val="00826F5C"/>
    <w:rsid w:val="009139A6"/>
    <w:rsid w:val="009448BB"/>
    <w:rsid w:val="00947624"/>
    <w:rsid w:val="00A3176C"/>
    <w:rsid w:val="00A4718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408A0"/>
  <w15:chartTrackingRefBased/>
  <w15:docId w15:val="{889A401B-93BB-4440-89D0-F3394408A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2024-02-06T20:55:00Z</dcterms:created>
  <dcterms:modified xsi:type="dcterms:W3CDTF">2024-02-06T20:56:00Z</dcterms:modified>
</cp:coreProperties>
</file>